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A490B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HERVY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71B0DB66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Iken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Suffolk.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8DDBEEF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2996F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F52385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Thomas Langton(q.v.) brought a plaint of trespass against him and 6 others.</w:t>
      </w:r>
    </w:p>
    <w:p w14:paraId="5D608A3E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A46010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062319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7D5565" w14:textId="77777777" w:rsidR="00C1310F" w:rsidRDefault="00C1310F" w:rsidP="00C131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2022</w:t>
      </w:r>
    </w:p>
    <w:p w14:paraId="7CE63A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3C33C" w14:textId="77777777" w:rsidR="00C1310F" w:rsidRDefault="00C1310F" w:rsidP="009139A6">
      <w:r>
        <w:separator/>
      </w:r>
    </w:p>
  </w:endnote>
  <w:endnote w:type="continuationSeparator" w:id="0">
    <w:p w14:paraId="6FEA6DA4" w14:textId="77777777" w:rsidR="00C1310F" w:rsidRDefault="00C131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78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CB0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8B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B6F1" w14:textId="77777777" w:rsidR="00C1310F" w:rsidRDefault="00C1310F" w:rsidP="009139A6">
      <w:r>
        <w:separator/>
      </w:r>
    </w:p>
  </w:footnote>
  <w:footnote w:type="continuationSeparator" w:id="0">
    <w:p w14:paraId="043319F1" w14:textId="77777777" w:rsidR="00C1310F" w:rsidRDefault="00C131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88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D62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58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10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310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A64B0"/>
  <w15:chartTrackingRefBased/>
  <w15:docId w15:val="{F29C6BE3-1B99-49BC-8887-702F446F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31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2022-09-05T20:29:00Z</dcterms:created>
  <dcterms:modified xsi:type="dcterms:W3CDTF">2022-09-05T20:31:00Z</dcterms:modified>
</cp:coreProperties>
</file>